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3C63B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3C63B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3C63B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3C63B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3C63B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3C63B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3C63B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3C63B7" w:rsidRPr="003C63B7">
          <w:rPr>
            <w:b w:val="0"/>
          </w:rPr>
          <w:t xml:space="preserve"> 11091/045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3C63B7" w:rsidP="00232C8F">
            <w:r>
              <w:t>Техник по кислороду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3C63B7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3C63B7" w:rsidRPr="003C63B7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3C63B7" w:rsidRPr="003C63B7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3C63B7" w:rsidRPr="003C63B7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3C63B7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3C63B7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3C63B7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3C63B7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3C63B7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3C63B7" w:rsidP="00C31869">
            <w:pPr>
              <w:jc w:val="center"/>
            </w:pPr>
            <w:r>
              <w:t>012-885-683 66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3C63B7" w:rsidRPr="003C63B7">
          <w:rPr>
            <w:rStyle w:val="aa"/>
          </w:rPr>
          <w:t xml:space="preserve"> Сосуды с кислородом, ручной инструмент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3C63B7" w:rsidRPr="003C63B7">
          <w:rPr>
            <w:rStyle w:val="aa"/>
          </w:rPr>
          <w:t xml:space="preserve"> Отсутствует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3C63B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3C63B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C63B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3C63B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3C63B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C63B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C63B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C63B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C63B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C63B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C63B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C63B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1240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F7A7B" w:rsidRPr="001F7A7B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1F7A7B" w:rsidRPr="001F7A7B">
          <w:rPr>
            <w:i/>
            <w:u w:val="single"/>
          </w:rPr>
          <w:tab/>
          <w:t>   </w:t>
        </w:r>
        <w:r w:rsidR="001F7A7B" w:rsidRPr="001F7A7B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1F7A7B" w:rsidRPr="001F7A7B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F7A7B" w:rsidRPr="001F7A7B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63B7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63B7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3C63B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63B7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63B7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3C63B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(дата)</w:t>
            </w: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(дата)</w:t>
            </w: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D1240A" w:rsidTr="00D1240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1240A" w:rsidRDefault="00D1240A" w:rsidP="003C5C39">
            <w:pPr>
              <w:pStyle w:val="a8"/>
            </w:pPr>
            <w:r w:rsidRPr="00D1240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D1240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1240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D1240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1240A" w:rsidRDefault="00D1240A" w:rsidP="003C5C39">
            <w:pPr>
              <w:pStyle w:val="a8"/>
            </w:pPr>
            <w:r w:rsidRPr="00D1240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D1240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1240A" w:rsidRDefault="001F7A7B" w:rsidP="003C5C39">
            <w:pPr>
              <w:pStyle w:val="a8"/>
            </w:pPr>
            <w:r>
              <w:t>24.11.2016</w:t>
            </w:r>
          </w:p>
        </w:tc>
      </w:tr>
      <w:tr w:rsidR="00EF07A3" w:rsidRPr="00D1240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D1240A" w:rsidRDefault="00D1240A" w:rsidP="003C5C39">
            <w:pPr>
              <w:pStyle w:val="a8"/>
              <w:rPr>
                <w:b/>
                <w:vertAlign w:val="superscript"/>
              </w:rPr>
            </w:pPr>
            <w:r w:rsidRPr="00D1240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D1240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D1240A" w:rsidRDefault="00D1240A" w:rsidP="00EF07A3">
            <w:pPr>
              <w:pStyle w:val="a8"/>
              <w:rPr>
                <w:b/>
                <w:vertAlign w:val="superscript"/>
              </w:rPr>
            </w:pPr>
            <w:r w:rsidRPr="00D1240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D1240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D1240A" w:rsidRDefault="00D1240A" w:rsidP="00EF07A3">
            <w:pPr>
              <w:pStyle w:val="a8"/>
              <w:rPr>
                <w:b/>
                <w:vertAlign w:val="superscript"/>
              </w:rPr>
            </w:pPr>
            <w:r w:rsidRPr="00D1240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D1240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D1240A" w:rsidRDefault="00D1240A" w:rsidP="00EF07A3">
            <w:pPr>
              <w:pStyle w:val="a8"/>
              <w:rPr>
                <w:vertAlign w:val="superscript"/>
              </w:rPr>
            </w:pPr>
            <w:r w:rsidRPr="00D1240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3C63B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63B7" w:rsidP="004E51DC">
            <w:pPr>
              <w:pStyle w:val="a8"/>
            </w:pPr>
            <w:r>
              <w:t>Бухтеев Александр Николаевич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3C63B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3C63B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C63B7" w:rsidRPr="003C63B7" w:rsidRDefault="003C63B7" w:rsidP="00EF07A3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(дата)</w:t>
            </w: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C63B7" w:rsidRPr="003C63B7" w:rsidRDefault="003C63B7" w:rsidP="00EF07A3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(дата)</w:t>
            </w: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C63B7" w:rsidRPr="003C63B7" w:rsidRDefault="003C63B7" w:rsidP="00EF07A3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(дата)</w:t>
            </w: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C63B7" w:rsidRPr="003C63B7" w:rsidRDefault="003C63B7" w:rsidP="00EF07A3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(дата)</w:t>
            </w: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3B7" w:rsidRPr="003C63B7" w:rsidRDefault="003C63B7" w:rsidP="004E51DC">
            <w:pPr>
              <w:pStyle w:val="a8"/>
            </w:pPr>
          </w:p>
        </w:tc>
      </w:tr>
      <w:tr w:rsidR="003C63B7" w:rsidRPr="003C63B7" w:rsidTr="003C63B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C63B7" w:rsidRPr="003C63B7" w:rsidRDefault="003C63B7" w:rsidP="00EF07A3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C63B7" w:rsidRPr="003C63B7" w:rsidRDefault="003C63B7" w:rsidP="004E51DC">
            <w:pPr>
              <w:pStyle w:val="a8"/>
              <w:rPr>
                <w:vertAlign w:val="superscript"/>
              </w:rPr>
            </w:pPr>
            <w:r w:rsidRPr="003C63B7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40A" w:rsidRDefault="00D1240A" w:rsidP="0076042D">
      <w:pPr>
        <w:pStyle w:val="a9"/>
      </w:pPr>
      <w:r>
        <w:separator/>
      </w:r>
    </w:p>
  </w:endnote>
  <w:endnote w:type="continuationSeparator" w:id="0">
    <w:p w:rsidR="00D1240A" w:rsidRDefault="00D1240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3C63B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11091/045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7967F0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7967F0" w:rsidRPr="00C31869">
            <w:rPr>
              <w:rStyle w:val="ad"/>
              <w:sz w:val="20"/>
              <w:szCs w:val="20"/>
            </w:rPr>
            <w:fldChar w:fldCharType="separate"/>
          </w:r>
          <w:r w:rsidR="003C63B7">
            <w:rPr>
              <w:rStyle w:val="ad"/>
              <w:noProof/>
              <w:sz w:val="20"/>
              <w:szCs w:val="20"/>
            </w:rPr>
            <w:t>1</w:t>
          </w:r>
          <w:r w:rsidR="007967F0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C63B7" w:rsidRPr="003C63B7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40A" w:rsidRDefault="00D1240A" w:rsidP="0076042D">
      <w:pPr>
        <w:pStyle w:val="a9"/>
      </w:pPr>
      <w:r>
        <w:separator/>
      </w:r>
    </w:p>
  </w:footnote>
  <w:footnote w:type="continuationSeparator" w:id="0">
    <w:p w:rsidR="00D1240A" w:rsidRDefault="00D1240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45 "/>
    <w:docVar w:name="oborud" w:val=" Сосуды с кислородом, ручной 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BC2D7705DC1443CABDE2A61C2A4C75A6"/>
    <w:docVar w:name="rm_id" w:val="197"/>
    <w:docVar w:name="rm_name" w:val="                                          "/>
    <w:docVar w:name="rm_number" w:val=" 11091/045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Отсутствуе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9B06E5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1F7A7B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3C63B7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967F0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B06E5"/>
    <w:rsid w:val="00A100AB"/>
    <w:rsid w:val="00A12349"/>
    <w:rsid w:val="00A12960"/>
    <w:rsid w:val="00A7346C"/>
    <w:rsid w:val="00A87B75"/>
    <w:rsid w:val="00A91908"/>
    <w:rsid w:val="00AA4551"/>
    <w:rsid w:val="00AA46ED"/>
    <w:rsid w:val="00AA4DCC"/>
    <w:rsid w:val="00AD14A4"/>
    <w:rsid w:val="00AD7C32"/>
    <w:rsid w:val="00AF2AE9"/>
    <w:rsid w:val="00AF796F"/>
    <w:rsid w:val="00B04F25"/>
    <w:rsid w:val="00BA5029"/>
    <w:rsid w:val="00BC2F3C"/>
    <w:rsid w:val="00C02721"/>
    <w:rsid w:val="00C03F4A"/>
    <w:rsid w:val="00C31869"/>
    <w:rsid w:val="00CE3307"/>
    <w:rsid w:val="00D1240A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2016-11-24T13:14:00Z</dcterms:created>
  <dcterms:modified xsi:type="dcterms:W3CDTF">2016-11-25T06:30:00Z</dcterms:modified>
</cp:coreProperties>
</file>